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314"/>
      </w:tblGrid>
      <w:tr w:rsidR="00C44B8B" w:rsidRPr="00AD3C21" w:rsidTr="00C21B2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570DB9" w:rsidRDefault="00D10E7D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10E7D">
              <w:rPr>
                <w:b/>
                <w:sz w:val="26"/>
                <w:szCs w:val="26"/>
                <w:lang w:val="en-US"/>
              </w:rPr>
              <w:t>203A</w:t>
            </w:r>
            <w:r w:rsidR="00570DB9">
              <w:rPr>
                <w:b/>
                <w:sz w:val="26"/>
                <w:szCs w:val="26"/>
              </w:rPr>
              <w:t>_042</w:t>
            </w:r>
          </w:p>
        </w:tc>
      </w:tr>
      <w:tr w:rsidR="00C44B8B" w:rsidTr="00C21B2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842E7D" w:rsidRDefault="009C66B8" w:rsidP="00C21B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C66B8">
              <w:rPr>
                <w:b/>
                <w:sz w:val="26"/>
                <w:szCs w:val="26"/>
                <w:lang w:val="en-US"/>
              </w:rPr>
              <w:t>2115941</w:t>
            </w:r>
            <w:bookmarkStart w:id="0" w:name="_GoBack"/>
            <w:bookmarkEnd w:id="0"/>
          </w:p>
        </w:tc>
      </w:tr>
    </w:tbl>
    <w:p w:rsidR="00C44B8B" w:rsidRPr="00CB6078" w:rsidRDefault="00C44B8B" w:rsidP="00C21B24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21B24">
        <w:rPr>
          <w:b w:val="0"/>
          <w:sz w:val="26"/>
          <w:szCs w:val="26"/>
        </w:rPr>
        <w:t>“_______” ___________________</w:t>
      </w:r>
      <w:r w:rsidRPr="00CB6078">
        <w:rPr>
          <w:sz w:val="26"/>
          <w:szCs w:val="26"/>
        </w:rPr>
        <w:t xml:space="preserve"> 20</w:t>
      </w:r>
      <w:r w:rsidRPr="00C21B24">
        <w:rPr>
          <w:b w:val="0"/>
          <w:sz w:val="26"/>
          <w:szCs w:val="26"/>
        </w:rPr>
        <w:t>_____</w:t>
      </w:r>
      <w:r w:rsidRPr="00CB6078">
        <w:rPr>
          <w:sz w:val="26"/>
          <w:szCs w:val="26"/>
        </w:rPr>
        <w:t xml:space="preserve">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842E7D">
        <w:rPr>
          <w:b/>
          <w:sz w:val="26"/>
          <w:szCs w:val="26"/>
        </w:rPr>
        <w:t>мет</w:t>
      </w:r>
      <w:r w:rsidR="00620938" w:rsidRPr="00842E7D">
        <w:rPr>
          <w:b/>
          <w:sz w:val="26"/>
          <w:szCs w:val="26"/>
        </w:rPr>
        <w:t>аллопроката</w:t>
      </w:r>
      <w:r w:rsidR="00843900" w:rsidRPr="00842E7D">
        <w:rPr>
          <w:b/>
          <w:sz w:val="26"/>
          <w:szCs w:val="26"/>
        </w:rPr>
        <w:t xml:space="preserve"> </w:t>
      </w:r>
      <w:r w:rsidR="004C071E">
        <w:rPr>
          <w:b/>
          <w:sz w:val="26"/>
          <w:szCs w:val="26"/>
        </w:rPr>
        <w:t>(</w:t>
      </w:r>
      <w:r w:rsidR="00E14904" w:rsidRPr="00E14904">
        <w:rPr>
          <w:b/>
          <w:sz w:val="26"/>
          <w:szCs w:val="26"/>
        </w:rPr>
        <w:t>Полоса стальная горячекатаная 4х40</w:t>
      </w:r>
      <w:r w:rsidR="004C071E">
        <w:rPr>
          <w:b/>
          <w:sz w:val="26"/>
          <w:szCs w:val="26"/>
        </w:rPr>
        <w:t>)</w:t>
      </w:r>
      <w:r w:rsidR="009C0389" w:rsidRPr="00842E7D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>Лот №</w:t>
      </w:r>
      <w:r w:rsidR="009C0389" w:rsidRPr="00533C7E">
        <w:rPr>
          <w:b/>
          <w:sz w:val="26"/>
          <w:szCs w:val="26"/>
        </w:rPr>
        <w:t xml:space="preserve"> </w:t>
      </w:r>
      <w:r w:rsidR="00BD2843" w:rsidRPr="004C071E">
        <w:rPr>
          <w:b/>
          <w:sz w:val="26"/>
          <w:szCs w:val="26"/>
          <w:u w:val="single"/>
        </w:rPr>
        <w:t>203</w:t>
      </w:r>
      <w:r w:rsidR="00620938" w:rsidRPr="004C071E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E70C46" w:rsidRPr="00D9073D" w:rsidRDefault="00E70C46" w:rsidP="00E70C4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9073D">
        <w:rPr>
          <w:b/>
          <w:bCs/>
          <w:sz w:val="26"/>
          <w:szCs w:val="26"/>
        </w:rPr>
        <w:t>Технические требования к продукции.</w:t>
      </w:r>
    </w:p>
    <w:p w:rsidR="00E70C46" w:rsidRPr="00E363B7" w:rsidRDefault="00E70C46" w:rsidP="00E70C46">
      <w:pPr>
        <w:pStyle w:val="ad"/>
        <w:numPr>
          <w:ilvl w:val="1"/>
          <w:numId w:val="3"/>
        </w:numPr>
        <w:tabs>
          <w:tab w:val="left" w:pos="0"/>
        </w:tabs>
        <w:ind w:left="0" w:firstLine="709"/>
        <w:rPr>
          <w:sz w:val="24"/>
          <w:szCs w:val="24"/>
        </w:rPr>
      </w:pPr>
      <w:r w:rsidRPr="00E363B7">
        <w:rPr>
          <w:sz w:val="24"/>
          <w:szCs w:val="24"/>
        </w:rPr>
        <w:t>Технические требования, характеристики металлопроката должны соответствовать параметрам</w:t>
      </w:r>
      <w:r w:rsidRPr="00E363B7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E363B7">
        <w:rPr>
          <w:sz w:val="24"/>
          <w:szCs w:val="24"/>
        </w:rPr>
        <w:t>ГОСТ 103-2006 «Прокат сортовой стальной горячекатаный полосовой. Сортамент».</w:t>
      </w:r>
    </w:p>
    <w:p w:rsidR="00E70C46" w:rsidRPr="00CB6078" w:rsidRDefault="00E70C46" w:rsidP="00E70C4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70C46" w:rsidRPr="00CB6078" w:rsidRDefault="00E70C46" w:rsidP="00E70C4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E70C46" w:rsidRPr="00CB6078" w:rsidRDefault="00E70C46" w:rsidP="00E70C46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E70C46" w:rsidRPr="00CB6078" w:rsidRDefault="00E70C46" w:rsidP="00E70C4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E70C46" w:rsidRPr="00CB6078" w:rsidRDefault="00E70C46" w:rsidP="00E70C4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70C46" w:rsidRPr="00CB6078" w:rsidRDefault="00E70C46" w:rsidP="00E70C4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70C46" w:rsidRPr="00CB6078" w:rsidRDefault="00E70C46" w:rsidP="00E70C4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E70C46" w:rsidRPr="00CB6078" w:rsidRDefault="00E70C46" w:rsidP="00E70C4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70C46" w:rsidRPr="00CB6078" w:rsidRDefault="00E70C46" w:rsidP="00E70C46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70C46" w:rsidRPr="00CB6078" w:rsidRDefault="00E70C46" w:rsidP="00E70C46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E70C46" w:rsidRPr="00FF548D" w:rsidRDefault="00E70C46" w:rsidP="00E70C4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363B7">
        <w:rPr>
          <w:sz w:val="24"/>
          <w:szCs w:val="24"/>
        </w:rPr>
        <w:t xml:space="preserve">ГОСТ 103-2006 </w:t>
      </w:r>
      <w:r>
        <w:rPr>
          <w:sz w:val="24"/>
          <w:szCs w:val="24"/>
        </w:rPr>
        <w:t>«</w:t>
      </w:r>
      <w:r w:rsidRPr="00E363B7">
        <w:rPr>
          <w:sz w:val="24"/>
          <w:szCs w:val="24"/>
        </w:rPr>
        <w:t>Прокат сортовой стальной горячекатаный полосовой. Сортамент</w:t>
      </w:r>
      <w:r>
        <w:rPr>
          <w:sz w:val="24"/>
          <w:szCs w:val="24"/>
        </w:rPr>
        <w:t>»</w:t>
      </w:r>
      <w:r w:rsidRPr="00FF548D">
        <w:rPr>
          <w:sz w:val="24"/>
          <w:szCs w:val="24"/>
        </w:rPr>
        <w:t>;</w:t>
      </w:r>
    </w:p>
    <w:p w:rsidR="00E70C46" w:rsidRPr="00CB6078" w:rsidRDefault="00E70C46" w:rsidP="00E70C4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E70C46" w:rsidRPr="00CB6078" w:rsidRDefault="00E70C46" w:rsidP="00E70C46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E70C46" w:rsidRPr="00CB6078" w:rsidRDefault="00E70C46" w:rsidP="00E70C46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</w:t>
      </w:r>
      <w:r w:rsidRPr="00CB6078">
        <w:rPr>
          <w:sz w:val="24"/>
          <w:szCs w:val="24"/>
        </w:rPr>
        <w:lastRenderedPageBreak/>
        <w:t>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70C46" w:rsidRPr="00CB6078" w:rsidRDefault="00E70C46" w:rsidP="00E70C46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E70C46" w:rsidRPr="00CB6078" w:rsidRDefault="00E70C46" w:rsidP="00E70C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70C46" w:rsidRPr="00CB6078" w:rsidRDefault="00E70C46" w:rsidP="00E70C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E70C46" w:rsidRPr="00CB6078" w:rsidRDefault="00E70C46" w:rsidP="00E70C46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E70C46" w:rsidRDefault="00E70C46" w:rsidP="00E70C46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E70C46" w:rsidRPr="00CB6078" w:rsidRDefault="00E70C46" w:rsidP="00E70C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70C46" w:rsidRPr="00CB6078" w:rsidRDefault="00E70C46" w:rsidP="00E70C4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E70C46" w:rsidRDefault="00E70C46" w:rsidP="00E70C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E70C46" w:rsidRPr="00CB6078" w:rsidRDefault="00E70C46" w:rsidP="00E70C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70C46" w:rsidRPr="00CB6078" w:rsidRDefault="00E70C46" w:rsidP="00E70C4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70C46" w:rsidRDefault="00E70C46" w:rsidP="00E70C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E70C46" w:rsidRPr="00CB6078" w:rsidRDefault="00E70C46" w:rsidP="00E70C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70C46" w:rsidRPr="00CB6078" w:rsidRDefault="00E70C46" w:rsidP="00E70C4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70C46" w:rsidRDefault="00E70C46" w:rsidP="00E70C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E70C46" w:rsidRPr="00CB6078" w:rsidRDefault="00E70C46" w:rsidP="00E70C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70C46" w:rsidRPr="00CB6078" w:rsidRDefault="00E70C46" w:rsidP="00E70C4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E70C46" w:rsidRPr="00CB6078" w:rsidRDefault="00E70C46" w:rsidP="00E70C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E70C46" w:rsidRPr="00CB6078" w:rsidRDefault="00E70C46" w:rsidP="00E70C4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70C46" w:rsidRPr="00CB6078" w:rsidRDefault="00E70C46" w:rsidP="00E70C46">
      <w:pPr>
        <w:rPr>
          <w:sz w:val="26"/>
          <w:szCs w:val="26"/>
        </w:rPr>
      </w:pPr>
    </w:p>
    <w:p w:rsidR="00E70C46" w:rsidRPr="00CB6078" w:rsidRDefault="00E70C46" w:rsidP="00E70C46">
      <w:pPr>
        <w:rPr>
          <w:sz w:val="26"/>
          <w:szCs w:val="26"/>
        </w:rPr>
      </w:pPr>
    </w:p>
    <w:p w:rsidR="00E70C46" w:rsidRPr="00CB6078" w:rsidRDefault="00E70C46" w:rsidP="00E70C46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E70C46" w:rsidRPr="00CB6078" w:rsidRDefault="00E70C46" w:rsidP="00E70C46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E70C46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BC7" w:rsidRDefault="00685BC7">
      <w:r>
        <w:separator/>
      </w:r>
    </w:p>
  </w:endnote>
  <w:endnote w:type="continuationSeparator" w:id="0">
    <w:p w:rsidR="00685BC7" w:rsidRDefault="00685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BC7" w:rsidRDefault="00685BC7">
      <w:r>
        <w:separator/>
      </w:r>
    </w:p>
  </w:footnote>
  <w:footnote w:type="continuationSeparator" w:id="0">
    <w:p w:rsidR="00685BC7" w:rsidRDefault="00685B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AC53F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CE6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46F1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385F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1702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5107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71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C7E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119"/>
    <w:rsid w:val="00563F7B"/>
    <w:rsid w:val="00566742"/>
    <w:rsid w:val="005667AC"/>
    <w:rsid w:val="00567774"/>
    <w:rsid w:val="00567CD4"/>
    <w:rsid w:val="00570DB9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CF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218F"/>
    <w:rsid w:val="006837DC"/>
    <w:rsid w:val="006841FC"/>
    <w:rsid w:val="006850A3"/>
    <w:rsid w:val="0068510B"/>
    <w:rsid w:val="0068591A"/>
    <w:rsid w:val="00685BC7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2E7D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66B8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2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0AA7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67D3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1B24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4CE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0E7D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904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46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4B95CA5-58EF-442D-BF98-B18BC000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8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57959-5069-480C-A4E3-D4E74A37BF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B219EA0-8F1C-49D6-BA36-A3A0B9E25B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8F2755-E531-44A5-8F1E-01DC442B4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132B21-9185-458D-8CA3-3C2732B7E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3</cp:revision>
  <cp:lastPrinted>2010-09-30T13:29:00Z</cp:lastPrinted>
  <dcterms:created xsi:type="dcterms:W3CDTF">2020-05-27T11:11:00Z</dcterms:created>
  <dcterms:modified xsi:type="dcterms:W3CDTF">2020-05-27T11:13:00Z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